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8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380638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0638" w:rsidRPr="009B4DD1" w:rsidRDefault="00380638" w:rsidP="00E245A4">
      <w:pPr>
        <w:rPr>
          <w:rFonts w:ascii="Arial" w:hAnsi="Arial" w:cs="Arial"/>
          <w:sz w:val="16"/>
          <w:szCs w:val="16"/>
        </w:rPr>
      </w:pPr>
    </w:p>
    <w:sectPr w:rsidR="00380638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A4953"/>
    <w:rsid w:val="000A5D37"/>
    <w:rsid w:val="000B2DC7"/>
    <w:rsid w:val="000C7038"/>
    <w:rsid w:val="000F09F6"/>
    <w:rsid w:val="00186AE2"/>
    <w:rsid w:val="002B5566"/>
    <w:rsid w:val="002F2046"/>
    <w:rsid w:val="00352C72"/>
    <w:rsid w:val="00380638"/>
    <w:rsid w:val="003C7B7E"/>
    <w:rsid w:val="00400735"/>
    <w:rsid w:val="00406D70"/>
    <w:rsid w:val="004B46A6"/>
    <w:rsid w:val="004E37A7"/>
    <w:rsid w:val="005837A7"/>
    <w:rsid w:val="005B2C0E"/>
    <w:rsid w:val="00780D62"/>
    <w:rsid w:val="007E242E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14</cp:revision>
  <dcterms:created xsi:type="dcterms:W3CDTF">2013-03-07T11:03:00Z</dcterms:created>
  <dcterms:modified xsi:type="dcterms:W3CDTF">2013-03-13T10:41:00Z</dcterms:modified>
</cp:coreProperties>
</file>